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>
            <w:r>
              <w:t>Приложение 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1AE7" w:rsidRPr="00001AE7" w:rsidRDefault="00001AE7" w:rsidP="00001AE7">
            <w:pPr>
              <w:rPr>
                <w:lang w:val="en-US"/>
              </w:rPr>
            </w:pPr>
            <w:r>
              <w:t xml:space="preserve">от  </w:t>
            </w:r>
            <w:r>
              <w:rPr>
                <w:lang w:val="en-US"/>
              </w:rPr>
              <w:t xml:space="preserve">              </w:t>
            </w:r>
            <w:r>
              <w:t xml:space="preserve">№ </w:t>
            </w:r>
            <w:r>
              <w:rPr>
                <w:lang w:val="en-US"/>
              </w:rPr>
              <w:t xml:space="preserve"> 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</w:p>
        </w:tc>
      </w:tr>
      <w:tr w:rsidR="00001AE7" w:rsidTr="00001AE7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center"/>
            </w:pP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тыс. руб.</w:t>
            </w:r>
          </w:p>
        </w:tc>
      </w:tr>
      <w:tr w:rsidR="00001AE7" w:rsidTr="00001AE7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2022 год</w:t>
            </w:r>
          </w:p>
        </w:tc>
      </w:tr>
      <w:tr w:rsidR="00001AE7" w:rsidTr="00001AE7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1AE7" w:rsidRDefault="00001AE7" w:rsidP="0003123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/>
        </w:tc>
      </w:tr>
    </w:tbl>
    <w:p w:rsidR="00001AE7" w:rsidRPr="00001AE7" w:rsidRDefault="00001AE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01AE7" w:rsidTr="00001AE7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1AE7" w:rsidRDefault="00001AE7" w:rsidP="00031238">
            <w:pPr>
              <w:jc w:val="center"/>
            </w:pPr>
            <w:r>
              <w:t>5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01AE7" w:rsidRDefault="00001AE7" w:rsidP="0003123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7 299 891,3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7 669 102,1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5 572 508,0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5 572 508,0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48 116,3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530 703,0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48 224,0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485 864,0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 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11 377,0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36 847,0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1 127 364,0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766 036,0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361 328,0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207 103,0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584 726,8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568 899,4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467 309,3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467 309,3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400 000,0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7 200,0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109,3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60 000,0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3 952,5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1 915,0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113 465,0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99 675,1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36 000,0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777,3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777,3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62 350,0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57 250,0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20 200,0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15 100,0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40 000,0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2 000,0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2 850,1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2 860,1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7 134 140,3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7 653 575,2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8 212 003,7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7 134 140,3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7 653 575,2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8 212 003,7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 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 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1 065 032,2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1 062 638,0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1 163 187,4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712 500,0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708 400,0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754 379,8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170 107,6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182 424,6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238 700,0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6 029 653,2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6 590 937,2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7 048 816,3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4 350 623,3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6 316,1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2 105,4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25 615,3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24 211,8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2 807,2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10 156,4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299 100,9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1 403,6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268 808,7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288 232,8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81 028,1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81 028,1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21 709,8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8 213,7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1 922 073,2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660,8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lastRenderedPageBreak/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47,6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01AE7" w:rsidRDefault="00001AE7" w:rsidP="00031238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AE7" w:rsidRDefault="00001AE7" w:rsidP="00031238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1 703,1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1 703,1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1 703,1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14 434 031,6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pPr>
              <w:jc w:val="right"/>
            </w:pPr>
            <w:r>
              <w:t>15 026 591,9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E7" w:rsidRDefault="00001AE7" w:rsidP="00031238">
            <w:pPr>
              <w:jc w:val="right"/>
            </w:pPr>
            <w:r>
              <w:t>15 881 105,8</w:t>
            </w:r>
          </w:p>
        </w:tc>
      </w:tr>
      <w:tr w:rsidR="00001AE7" w:rsidTr="00001AE7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</w:tr>
      <w:tr w:rsidR="00001AE7" w:rsidTr="00001AE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</w:tr>
      <w:tr w:rsidR="00001AE7" w:rsidTr="00001AE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</w:tr>
      <w:tr w:rsidR="00001AE7" w:rsidTr="00001AE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</w:tr>
      <w:tr w:rsidR="00001AE7" w:rsidTr="00001AE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AE7" w:rsidRDefault="00001AE7" w:rsidP="00031238">
            <w:r>
              <w:t>А.С. Струков</w:t>
            </w:r>
          </w:p>
        </w:tc>
      </w:tr>
    </w:tbl>
    <w:p w:rsidR="00001AE7" w:rsidRPr="00A872E1" w:rsidRDefault="00001AE7" w:rsidP="00001AE7"/>
    <w:p w:rsidR="00E2598B" w:rsidRPr="00001AE7" w:rsidRDefault="00E2598B" w:rsidP="00001AE7"/>
    <w:sectPr w:rsidR="00E2598B" w:rsidRPr="00001AE7" w:rsidSect="00001AE7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E5C" w:rsidRDefault="00043E5C" w:rsidP="00001AE7">
      <w:r>
        <w:separator/>
      </w:r>
    </w:p>
  </w:endnote>
  <w:endnote w:type="continuationSeparator" w:id="1">
    <w:p w:rsidR="00043E5C" w:rsidRDefault="00043E5C" w:rsidP="00001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E5C" w:rsidRDefault="00043E5C" w:rsidP="00001AE7">
      <w:r>
        <w:separator/>
      </w:r>
    </w:p>
  </w:footnote>
  <w:footnote w:type="continuationSeparator" w:id="1">
    <w:p w:rsidR="00043E5C" w:rsidRDefault="00043E5C" w:rsidP="00001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AE7" w:rsidRDefault="0069170E" w:rsidP="007D71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1A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1AE7" w:rsidRDefault="00001A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AE7" w:rsidRDefault="0069170E" w:rsidP="007D71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1AE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4343">
      <w:rPr>
        <w:rStyle w:val="a7"/>
        <w:noProof/>
      </w:rPr>
      <w:t>2</w:t>
    </w:r>
    <w:r>
      <w:rPr>
        <w:rStyle w:val="a7"/>
      </w:rPr>
      <w:fldChar w:fldCharType="end"/>
    </w:r>
  </w:p>
  <w:p w:rsidR="00001AE7" w:rsidRDefault="00001A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01AE7"/>
    <w:rsid w:val="00001AE7"/>
    <w:rsid w:val="00043E5C"/>
    <w:rsid w:val="002C3F39"/>
    <w:rsid w:val="003170F8"/>
    <w:rsid w:val="003720D4"/>
    <w:rsid w:val="004A0603"/>
    <w:rsid w:val="006808C6"/>
    <w:rsid w:val="0069170E"/>
    <w:rsid w:val="00A24CAF"/>
    <w:rsid w:val="00B912FD"/>
    <w:rsid w:val="00C84343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1A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1AE7"/>
  </w:style>
  <w:style w:type="paragraph" w:styleId="a5">
    <w:name w:val="footer"/>
    <w:basedOn w:val="a"/>
    <w:link w:val="a6"/>
    <w:uiPriority w:val="99"/>
    <w:semiHidden/>
    <w:unhideWhenUsed/>
    <w:rsid w:val="00001A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1AE7"/>
  </w:style>
  <w:style w:type="character" w:styleId="a7">
    <w:name w:val="page number"/>
    <w:basedOn w:val="a0"/>
    <w:uiPriority w:val="99"/>
    <w:semiHidden/>
    <w:unhideWhenUsed/>
    <w:rsid w:val="00001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7</Pages>
  <Words>1935</Words>
  <Characters>11032</Characters>
  <Application>Microsoft Office Word</Application>
  <DocSecurity>0</DocSecurity>
  <Lines>91</Lines>
  <Paragraphs>25</Paragraphs>
  <ScaleCrop>false</ScaleCrop>
  <Company/>
  <LinksUpToDate>false</LinksUpToDate>
  <CharactersWithSpaces>12942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2</cp:revision>
  <dcterms:created xsi:type="dcterms:W3CDTF">2019-10-21T08:24:00Z</dcterms:created>
  <dcterms:modified xsi:type="dcterms:W3CDTF">2019-10-21T08:24:00Z</dcterms:modified>
</cp:coreProperties>
</file>